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7AAB" w:rsidRDefault="00F47AAB" w:rsidP="00F47AA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James WARDACRE</w:t>
      </w:r>
      <w:r>
        <w:t xml:space="preserve">   </w:t>
      </w:r>
      <w:proofErr w:type="gramStart"/>
      <w:r>
        <w:t xml:space="preserve">   (</w:t>
      </w:r>
      <w:proofErr w:type="gramEnd"/>
      <w:r>
        <w:t>fl.1509-10)</w:t>
      </w:r>
    </w:p>
    <w:p w:rsidR="00F47AAB" w:rsidRDefault="00F47AAB" w:rsidP="00F47AA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Kingsnorth, Kent.</w:t>
      </w:r>
    </w:p>
    <w:p w:rsidR="00F47AAB" w:rsidRDefault="00F47AAB" w:rsidP="00F47AA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47AAB" w:rsidRDefault="00F47AAB" w:rsidP="00F47AA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47AAB" w:rsidRDefault="00F47AAB" w:rsidP="00F47AA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1509-10</w:t>
      </w:r>
      <w:r>
        <w:tab/>
        <w:t>He made his Will.   (Plomer p.492)</w:t>
      </w:r>
    </w:p>
    <w:p w:rsidR="00F47AAB" w:rsidRDefault="00F47AAB" w:rsidP="00F47AA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47AAB" w:rsidRDefault="00F47AAB" w:rsidP="00F47AA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47AAB" w:rsidRDefault="00F47AAB" w:rsidP="00F47AA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December 2017</w:t>
      </w:r>
    </w:p>
    <w:p w:rsidR="006B2F86" w:rsidRPr="00E71FC3" w:rsidRDefault="00F47AA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7AAB" w:rsidRDefault="00F47AAB" w:rsidP="00E71FC3">
      <w:pPr>
        <w:spacing w:after="0" w:line="240" w:lineRule="auto"/>
      </w:pPr>
      <w:r>
        <w:separator/>
      </w:r>
    </w:p>
  </w:endnote>
  <w:endnote w:type="continuationSeparator" w:id="0">
    <w:p w:rsidR="00F47AAB" w:rsidRDefault="00F47A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7AAB" w:rsidRDefault="00F47AAB" w:rsidP="00E71FC3">
      <w:pPr>
        <w:spacing w:after="0" w:line="240" w:lineRule="auto"/>
      </w:pPr>
      <w:r>
        <w:separator/>
      </w:r>
    </w:p>
  </w:footnote>
  <w:footnote w:type="continuationSeparator" w:id="0">
    <w:p w:rsidR="00F47AAB" w:rsidRDefault="00F47A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AA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4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213147-5A49-499E-8883-708F037A8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2017-12-08T22:18:00Z</dcterms:created>
  <dcterms:modified xsi:type="dcterms:W3CDTF">2017-12-08T22:19:00Z</dcterms:modified>
</cp:coreProperties>
</file>